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80B36" w14:textId="77777777" w:rsidR="00551B60" w:rsidRPr="000A2F49" w:rsidRDefault="000A2F49">
      <w:pPr>
        <w:rPr>
          <w:b/>
          <w:sz w:val="36"/>
          <w:szCs w:val="36"/>
        </w:rPr>
      </w:pPr>
      <w:bookmarkStart w:id="0" w:name="_GoBack"/>
      <w:bookmarkEnd w:id="0"/>
      <w:r w:rsidRPr="000A2F49">
        <w:rPr>
          <w:b/>
          <w:sz w:val="36"/>
          <w:szCs w:val="36"/>
        </w:rPr>
        <w:t>Emergency Pool Player Application Form</w:t>
      </w:r>
    </w:p>
    <w:p w14:paraId="3182DA47" w14:textId="77777777" w:rsidR="000A2F49" w:rsidRDefault="000A2F49">
      <w:pPr>
        <w:rPr>
          <w:sz w:val="22"/>
        </w:rPr>
      </w:pPr>
    </w:p>
    <w:p w14:paraId="03FCB076" w14:textId="6C9A0829" w:rsidR="000A2F49" w:rsidRDefault="00A5007E">
      <w:pPr>
        <w:rPr>
          <w:sz w:val="22"/>
        </w:rPr>
      </w:pPr>
      <w:r>
        <w:rPr>
          <w:sz w:val="22"/>
        </w:rPr>
        <w:t xml:space="preserve">To apply to become a MEMRLTA Emergency Pool Player please fill out this form OR use our online form at:  </w:t>
      </w:r>
      <w:bookmarkStart w:id="1" w:name="OLE_LINK3"/>
      <w:bookmarkStart w:id="2" w:name="OLE_LINK4"/>
      <w:r w:rsidR="00567F60">
        <w:rPr>
          <w:sz w:val="22"/>
        </w:rPr>
        <w:fldChar w:fldCharType="begin"/>
      </w:r>
      <w:r w:rsidR="00567F60">
        <w:rPr>
          <w:sz w:val="22"/>
        </w:rPr>
        <w:instrText xml:space="preserve"> HYPERLINK "http://www.memrlta.org.au/emergency-pool.html" </w:instrText>
      </w:r>
      <w:r w:rsidR="00567F60">
        <w:rPr>
          <w:sz w:val="22"/>
        </w:rPr>
        <w:fldChar w:fldCharType="separate"/>
      </w:r>
      <w:r w:rsidRPr="00567F60">
        <w:rPr>
          <w:rStyle w:val="Hyperlink"/>
          <w:sz w:val="22"/>
        </w:rPr>
        <w:t>www.memrlta.org.au/emergency-pool</w:t>
      </w:r>
      <w:r w:rsidR="00F34F6C" w:rsidRPr="00567F60">
        <w:rPr>
          <w:rStyle w:val="Hyperlink"/>
          <w:sz w:val="22"/>
        </w:rPr>
        <w:t>.html</w:t>
      </w:r>
      <w:bookmarkEnd w:id="1"/>
      <w:bookmarkEnd w:id="2"/>
      <w:r w:rsidR="00567F60">
        <w:rPr>
          <w:sz w:val="22"/>
        </w:rPr>
        <w:fldChar w:fldCharType="end"/>
      </w:r>
    </w:p>
    <w:p w14:paraId="28E87799" w14:textId="341C6722" w:rsidR="00D11C4D" w:rsidRDefault="00D11C4D" w:rsidP="00D11C4D">
      <w:pPr>
        <w:rPr>
          <w:sz w:val="22"/>
        </w:rPr>
      </w:pPr>
      <w:r>
        <w:rPr>
          <w:sz w:val="22"/>
        </w:rPr>
        <w:t xml:space="preserve">Enquiries: Contact Christine </w:t>
      </w:r>
      <w:proofErr w:type="spellStart"/>
      <w:r>
        <w:rPr>
          <w:sz w:val="22"/>
        </w:rPr>
        <w:t>Youings</w:t>
      </w:r>
      <w:proofErr w:type="spellEnd"/>
      <w:r>
        <w:rPr>
          <w:sz w:val="22"/>
        </w:rPr>
        <w:t xml:space="preserve"> on </w:t>
      </w:r>
      <w:r w:rsidRPr="0031646A">
        <w:rPr>
          <w:sz w:val="22"/>
        </w:rPr>
        <w:t>9894 4803</w:t>
      </w:r>
      <w:r>
        <w:rPr>
          <w:sz w:val="22"/>
        </w:rPr>
        <w:t xml:space="preserve">,  </w:t>
      </w:r>
      <w:r w:rsidRPr="0031646A">
        <w:rPr>
          <w:sz w:val="22"/>
        </w:rPr>
        <w:t>0418 143 451</w:t>
      </w:r>
      <w:r>
        <w:rPr>
          <w:sz w:val="22"/>
        </w:rPr>
        <w:t xml:space="preserve"> or &lt;</w:t>
      </w:r>
      <w:bookmarkStart w:id="3" w:name="OLE_LINK5"/>
      <w:bookmarkStart w:id="4" w:name="OLE_LINK6"/>
      <w:r w:rsidR="00567F60">
        <w:rPr>
          <w:sz w:val="22"/>
        </w:rPr>
        <w:fldChar w:fldCharType="begin"/>
      </w:r>
      <w:r w:rsidR="00567F60">
        <w:rPr>
          <w:sz w:val="22"/>
        </w:rPr>
        <w:instrText xml:space="preserve"> HYPERLINK "mailto:records@memrlta.org.au" </w:instrText>
      </w:r>
      <w:r w:rsidR="00567F60">
        <w:rPr>
          <w:sz w:val="22"/>
        </w:rPr>
        <w:fldChar w:fldCharType="separate"/>
      </w:r>
      <w:r w:rsidRPr="00567F60">
        <w:rPr>
          <w:rStyle w:val="Hyperlink"/>
          <w:sz w:val="22"/>
        </w:rPr>
        <w:t>records@memrlta.org.au</w:t>
      </w:r>
      <w:bookmarkEnd w:id="3"/>
      <w:bookmarkEnd w:id="4"/>
      <w:r w:rsidR="00567F60">
        <w:rPr>
          <w:sz w:val="22"/>
        </w:rPr>
        <w:fldChar w:fldCharType="end"/>
      </w:r>
      <w:r>
        <w:rPr>
          <w:sz w:val="22"/>
        </w:rPr>
        <w:t>&gt;</w:t>
      </w:r>
    </w:p>
    <w:p w14:paraId="100A4A1B" w14:textId="77777777" w:rsidR="000A2F49" w:rsidRDefault="000A2F49">
      <w:pPr>
        <w:rPr>
          <w:sz w:val="22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02"/>
        <w:gridCol w:w="6435"/>
      </w:tblGrid>
      <w:tr w:rsidR="000A2F49" w14:paraId="4A732117" w14:textId="77777777" w:rsidTr="00AE4F54">
        <w:tc>
          <w:tcPr>
            <w:tcW w:w="2802" w:type="dxa"/>
          </w:tcPr>
          <w:p w14:paraId="75C999DD" w14:textId="77777777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Name</w:t>
            </w:r>
          </w:p>
        </w:tc>
        <w:tc>
          <w:tcPr>
            <w:tcW w:w="6435" w:type="dxa"/>
          </w:tcPr>
          <w:p w14:paraId="5220ABFE" w14:textId="77777777" w:rsidR="000A2F49" w:rsidRDefault="000A2F49">
            <w:pPr>
              <w:rPr>
                <w:sz w:val="22"/>
              </w:rPr>
            </w:pPr>
          </w:p>
        </w:tc>
      </w:tr>
      <w:tr w:rsidR="000A2F49" w14:paraId="27D6520E" w14:textId="77777777" w:rsidTr="00AE4F54">
        <w:tc>
          <w:tcPr>
            <w:tcW w:w="2802" w:type="dxa"/>
          </w:tcPr>
          <w:p w14:paraId="3DC945D3" w14:textId="77777777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Landline Phone</w:t>
            </w:r>
          </w:p>
        </w:tc>
        <w:tc>
          <w:tcPr>
            <w:tcW w:w="6435" w:type="dxa"/>
          </w:tcPr>
          <w:p w14:paraId="6D887AA7" w14:textId="77777777" w:rsidR="000A2F49" w:rsidRDefault="000A2F49">
            <w:pPr>
              <w:rPr>
                <w:sz w:val="22"/>
              </w:rPr>
            </w:pPr>
          </w:p>
        </w:tc>
      </w:tr>
      <w:tr w:rsidR="000A2F49" w14:paraId="1A77AD82" w14:textId="77777777" w:rsidTr="00AE4F54">
        <w:tc>
          <w:tcPr>
            <w:tcW w:w="2802" w:type="dxa"/>
          </w:tcPr>
          <w:p w14:paraId="6416A073" w14:textId="77777777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Mobile Phone</w:t>
            </w:r>
          </w:p>
        </w:tc>
        <w:tc>
          <w:tcPr>
            <w:tcW w:w="6435" w:type="dxa"/>
          </w:tcPr>
          <w:p w14:paraId="531652EA" w14:textId="77777777" w:rsidR="000A2F49" w:rsidRDefault="000A2F49">
            <w:pPr>
              <w:rPr>
                <w:sz w:val="22"/>
              </w:rPr>
            </w:pPr>
          </w:p>
        </w:tc>
      </w:tr>
      <w:tr w:rsidR="000A2F49" w14:paraId="5771980B" w14:textId="77777777" w:rsidTr="00AE4F54">
        <w:tc>
          <w:tcPr>
            <w:tcW w:w="2802" w:type="dxa"/>
            <w:vAlign w:val="bottom"/>
          </w:tcPr>
          <w:p w14:paraId="3207AF74" w14:textId="77777777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Preferred Contact Number</w:t>
            </w:r>
          </w:p>
          <w:p w14:paraId="7C48072D" w14:textId="77777777" w:rsidR="00AE4F54" w:rsidRDefault="00AE4F54">
            <w:pPr>
              <w:rPr>
                <w:sz w:val="22"/>
              </w:rPr>
            </w:pPr>
          </w:p>
        </w:tc>
        <w:tc>
          <w:tcPr>
            <w:tcW w:w="6435" w:type="dxa"/>
          </w:tcPr>
          <w:p w14:paraId="724836F7" w14:textId="77777777" w:rsidR="000A2F49" w:rsidRDefault="000A2F49">
            <w:pPr>
              <w:rPr>
                <w:sz w:val="22"/>
              </w:rPr>
            </w:pPr>
            <w:r w:rsidRPr="00AE4F54">
              <w:rPr>
                <w:rFonts w:ascii="Lucida Grande" w:hAnsi="Lucida Grande" w:cs="Lucida Grande"/>
                <w:sz w:val="28"/>
                <w:szCs w:val="28"/>
              </w:rPr>
              <w:t>☐</w:t>
            </w:r>
            <w:r>
              <w:rPr>
                <w:sz w:val="22"/>
              </w:rPr>
              <w:t xml:space="preserve"> Landline      </w:t>
            </w:r>
            <w:r w:rsidRPr="00AE4F54">
              <w:rPr>
                <w:rFonts w:ascii="Lucida Grande" w:hAnsi="Lucida Grande" w:cs="Lucida Grande"/>
                <w:sz w:val="28"/>
                <w:szCs w:val="28"/>
              </w:rPr>
              <w:t>☐</w:t>
            </w:r>
            <w:r w:rsidRPr="00AE4F54">
              <w:rPr>
                <w:sz w:val="28"/>
                <w:szCs w:val="28"/>
              </w:rPr>
              <w:t xml:space="preserve"> </w:t>
            </w:r>
            <w:r>
              <w:rPr>
                <w:sz w:val="22"/>
              </w:rPr>
              <w:t>Mobile</w:t>
            </w:r>
          </w:p>
        </w:tc>
      </w:tr>
      <w:tr w:rsidR="000A2F49" w14:paraId="38D22C65" w14:textId="77777777" w:rsidTr="00AE4F54">
        <w:tc>
          <w:tcPr>
            <w:tcW w:w="2802" w:type="dxa"/>
          </w:tcPr>
          <w:p w14:paraId="3BE2B0A4" w14:textId="77777777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Email Address</w:t>
            </w:r>
          </w:p>
        </w:tc>
        <w:tc>
          <w:tcPr>
            <w:tcW w:w="6435" w:type="dxa"/>
          </w:tcPr>
          <w:p w14:paraId="029F6AD5" w14:textId="77777777" w:rsidR="000A2F49" w:rsidRDefault="000A2F49">
            <w:pPr>
              <w:rPr>
                <w:sz w:val="22"/>
              </w:rPr>
            </w:pPr>
          </w:p>
        </w:tc>
      </w:tr>
      <w:tr w:rsidR="000A2F49" w14:paraId="73CEAF8C" w14:textId="77777777" w:rsidTr="00AE4F54">
        <w:tc>
          <w:tcPr>
            <w:tcW w:w="2802" w:type="dxa"/>
          </w:tcPr>
          <w:p w14:paraId="2B3014D2" w14:textId="6E9B87D0" w:rsidR="000A2F49" w:rsidRDefault="000A2F49">
            <w:pPr>
              <w:rPr>
                <w:sz w:val="22"/>
              </w:rPr>
            </w:pPr>
            <w:r>
              <w:rPr>
                <w:sz w:val="22"/>
              </w:rPr>
              <w:t>Tennis Clubs</w:t>
            </w:r>
            <w:r w:rsidR="002A4FCD">
              <w:rPr>
                <w:sz w:val="22"/>
              </w:rPr>
              <w:t xml:space="preserve"> of which </w:t>
            </w:r>
          </w:p>
          <w:p w14:paraId="71FDEF50" w14:textId="5FB63A5C" w:rsidR="002A4FCD" w:rsidRDefault="002A4FCD">
            <w:pPr>
              <w:rPr>
                <w:sz w:val="22"/>
              </w:rPr>
            </w:pPr>
            <w:r>
              <w:rPr>
                <w:sz w:val="22"/>
              </w:rPr>
              <w:t>you are a current member</w:t>
            </w:r>
          </w:p>
        </w:tc>
        <w:tc>
          <w:tcPr>
            <w:tcW w:w="6435" w:type="dxa"/>
          </w:tcPr>
          <w:p w14:paraId="35D2D1FD" w14:textId="77777777" w:rsidR="000A2F49" w:rsidRDefault="000A2F49">
            <w:pPr>
              <w:rPr>
                <w:sz w:val="22"/>
              </w:rPr>
            </w:pPr>
          </w:p>
        </w:tc>
      </w:tr>
    </w:tbl>
    <w:p w14:paraId="5B31897D" w14:textId="77777777" w:rsidR="000A2F49" w:rsidRDefault="000A2F49">
      <w:pPr>
        <w:rPr>
          <w:sz w:val="22"/>
        </w:rPr>
      </w:pPr>
    </w:p>
    <w:p w14:paraId="16747587" w14:textId="77777777" w:rsidR="000A2F49" w:rsidRDefault="000A2F49">
      <w:pPr>
        <w:rPr>
          <w:sz w:val="22"/>
        </w:rPr>
      </w:pPr>
    </w:p>
    <w:p w14:paraId="648CEB36" w14:textId="320F6C15" w:rsidR="002A4FCD" w:rsidRPr="00A5007E" w:rsidRDefault="002A4FCD">
      <w:pPr>
        <w:rPr>
          <w:b/>
          <w:szCs w:val="24"/>
        </w:rPr>
      </w:pPr>
      <w:r w:rsidRPr="00A5007E">
        <w:rPr>
          <w:b/>
          <w:szCs w:val="24"/>
        </w:rPr>
        <w:t>Competition Playing History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02"/>
        <w:gridCol w:w="1417"/>
        <w:gridCol w:w="2708"/>
        <w:gridCol w:w="2310"/>
      </w:tblGrid>
      <w:tr w:rsidR="002A4FCD" w14:paraId="23C530BA" w14:textId="77777777" w:rsidTr="00573531">
        <w:tc>
          <w:tcPr>
            <w:tcW w:w="2802" w:type="dxa"/>
          </w:tcPr>
          <w:p w14:paraId="2C9FB657" w14:textId="0D285CBF" w:rsidR="002A4FCD" w:rsidRDefault="002A4FCD">
            <w:pPr>
              <w:rPr>
                <w:sz w:val="22"/>
              </w:rPr>
            </w:pPr>
            <w:r>
              <w:rPr>
                <w:sz w:val="22"/>
              </w:rPr>
              <w:t>Comp Name</w:t>
            </w:r>
          </w:p>
        </w:tc>
        <w:tc>
          <w:tcPr>
            <w:tcW w:w="1417" w:type="dxa"/>
          </w:tcPr>
          <w:p w14:paraId="0622E906" w14:textId="607AD4F7" w:rsidR="002A4FCD" w:rsidRDefault="002A4FCD">
            <w:pPr>
              <w:rPr>
                <w:sz w:val="22"/>
              </w:rPr>
            </w:pPr>
            <w:r>
              <w:rPr>
                <w:sz w:val="22"/>
              </w:rPr>
              <w:t>Day of Week</w:t>
            </w:r>
          </w:p>
        </w:tc>
        <w:tc>
          <w:tcPr>
            <w:tcW w:w="2708" w:type="dxa"/>
          </w:tcPr>
          <w:p w14:paraId="04522E40" w14:textId="6348EFCE" w:rsidR="002A4FCD" w:rsidRDefault="002A4FCD">
            <w:pPr>
              <w:rPr>
                <w:sz w:val="22"/>
              </w:rPr>
            </w:pPr>
            <w:r>
              <w:rPr>
                <w:sz w:val="22"/>
              </w:rPr>
              <w:t>Year &amp; Season</w:t>
            </w:r>
          </w:p>
        </w:tc>
        <w:tc>
          <w:tcPr>
            <w:tcW w:w="2310" w:type="dxa"/>
          </w:tcPr>
          <w:p w14:paraId="5FC50106" w14:textId="00249725" w:rsidR="002A4FCD" w:rsidRDefault="002A4FCD">
            <w:pPr>
              <w:rPr>
                <w:sz w:val="22"/>
              </w:rPr>
            </w:pPr>
            <w:r>
              <w:rPr>
                <w:sz w:val="22"/>
              </w:rPr>
              <w:t>Grade</w:t>
            </w:r>
          </w:p>
        </w:tc>
      </w:tr>
      <w:tr w:rsidR="002A4FCD" w14:paraId="1B9F1AE7" w14:textId="77777777" w:rsidTr="00573531">
        <w:tc>
          <w:tcPr>
            <w:tcW w:w="2802" w:type="dxa"/>
          </w:tcPr>
          <w:p w14:paraId="5EEB1879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1417" w:type="dxa"/>
          </w:tcPr>
          <w:p w14:paraId="7C16D00A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708" w:type="dxa"/>
          </w:tcPr>
          <w:p w14:paraId="12381A07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310" w:type="dxa"/>
          </w:tcPr>
          <w:p w14:paraId="0D4B44E7" w14:textId="77777777" w:rsidR="002A4FCD" w:rsidRDefault="002A4FCD">
            <w:pPr>
              <w:rPr>
                <w:sz w:val="22"/>
              </w:rPr>
            </w:pPr>
          </w:p>
        </w:tc>
      </w:tr>
      <w:tr w:rsidR="002A4FCD" w14:paraId="31D521CF" w14:textId="77777777" w:rsidTr="00573531">
        <w:tc>
          <w:tcPr>
            <w:tcW w:w="2802" w:type="dxa"/>
          </w:tcPr>
          <w:p w14:paraId="41D7C03F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1417" w:type="dxa"/>
          </w:tcPr>
          <w:p w14:paraId="0CF710CC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708" w:type="dxa"/>
          </w:tcPr>
          <w:p w14:paraId="7D4C28C3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310" w:type="dxa"/>
          </w:tcPr>
          <w:p w14:paraId="6DC4CC0E" w14:textId="77777777" w:rsidR="002A4FCD" w:rsidRDefault="002A4FCD">
            <w:pPr>
              <w:rPr>
                <w:sz w:val="22"/>
              </w:rPr>
            </w:pPr>
          </w:p>
        </w:tc>
      </w:tr>
      <w:tr w:rsidR="002A4FCD" w14:paraId="13F18636" w14:textId="77777777" w:rsidTr="00573531">
        <w:tc>
          <w:tcPr>
            <w:tcW w:w="2802" w:type="dxa"/>
          </w:tcPr>
          <w:p w14:paraId="587ECB41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1417" w:type="dxa"/>
          </w:tcPr>
          <w:p w14:paraId="13485A47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708" w:type="dxa"/>
          </w:tcPr>
          <w:p w14:paraId="59BC0B37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310" w:type="dxa"/>
          </w:tcPr>
          <w:p w14:paraId="1E072A61" w14:textId="77777777" w:rsidR="002A4FCD" w:rsidRDefault="002A4FCD">
            <w:pPr>
              <w:rPr>
                <w:sz w:val="22"/>
              </w:rPr>
            </w:pPr>
          </w:p>
        </w:tc>
      </w:tr>
      <w:tr w:rsidR="002A4FCD" w14:paraId="0C50CB12" w14:textId="77777777" w:rsidTr="00573531">
        <w:tc>
          <w:tcPr>
            <w:tcW w:w="2802" w:type="dxa"/>
          </w:tcPr>
          <w:p w14:paraId="33B67739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1417" w:type="dxa"/>
          </w:tcPr>
          <w:p w14:paraId="7A08829F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708" w:type="dxa"/>
          </w:tcPr>
          <w:p w14:paraId="33880174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310" w:type="dxa"/>
          </w:tcPr>
          <w:p w14:paraId="03AC8401" w14:textId="77777777" w:rsidR="002A4FCD" w:rsidRDefault="002A4FCD">
            <w:pPr>
              <w:rPr>
                <w:sz w:val="22"/>
              </w:rPr>
            </w:pPr>
          </w:p>
        </w:tc>
      </w:tr>
      <w:tr w:rsidR="002A4FCD" w14:paraId="23B19D75" w14:textId="77777777" w:rsidTr="00573531">
        <w:tc>
          <w:tcPr>
            <w:tcW w:w="2802" w:type="dxa"/>
          </w:tcPr>
          <w:p w14:paraId="128B2791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1417" w:type="dxa"/>
          </w:tcPr>
          <w:p w14:paraId="7F7997B9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708" w:type="dxa"/>
          </w:tcPr>
          <w:p w14:paraId="76BEA14B" w14:textId="77777777" w:rsidR="002A4FCD" w:rsidRDefault="002A4FCD">
            <w:pPr>
              <w:rPr>
                <w:sz w:val="22"/>
              </w:rPr>
            </w:pPr>
          </w:p>
        </w:tc>
        <w:tc>
          <w:tcPr>
            <w:tcW w:w="2310" w:type="dxa"/>
          </w:tcPr>
          <w:p w14:paraId="0A3EBBA7" w14:textId="77777777" w:rsidR="002A4FCD" w:rsidRDefault="002A4FCD">
            <w:pPr>
              <w:rPr>
                <w:sz w:val="22"/>
              </w:rPr>
            </w:pPr>
          </w:p>
        </w:tc>
      </w:tr>
    </w:tbl>
    <w:p w14:paraId="16C709BC" w14:textId="77777777" w:rsidR="002A4FCD" w:rsidRDefault="002A4FCD">
      <w:pPr>
        <w:rPr>
          <w:sz w:val="22"/>
        </w:rPr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03"/>
        <w:gridCol w:w="6434"/>
      </w:tblGrid>
      <w:tr w:rsidR="00551B60" w14:paraId="6857F150" w14:textId="77777777" w:rsidTr="00573531">
        <w:tc>
          <w:tcPr>
            <w:tcW w:w="1517" w:type="pct"/>
          </w:tcPr>
          <w:p w14:paraId="70825E3A" w14:textId="77777777" w:rsidR="00551B60" w:rsidRDefault="00551B60">
            <w:pPr>
              <w:rPr>
                <w:sz w:val="22"/>
              </w:rPr>
            </w:pPr>
            <w:r>
              <w:rPr>
                <w:sz w:val="22"/>
              </w:rPr>
              <w:t>General Availability</w:t>
            </w:r>
          </w:p>
          <w:p w14:paraId="5465CEA8" w14:textId="77777777" w:rsidR="00551B60" w:rsidRDefault="00551B60">
            <w:pPr>
              <w:rPr>
                <w:sz w:val="22"/>
              </w:rPr>
            </w:pPr>
          </w:p>
          <w:p w14:paraId="44D7F8E0" w14:textId="28F3F27D" w:rsidR="00551B60" w:rsidRDefault="00551B60">
            <w:pPr>
              <w:rPr>
                <w:sz w:val="22"/>
              </w:rPr>
            </w:pPr>
          </w:p>
        </w:tc>
        <w:tc>
          <w:tcPr>
            <w:tcW w:w="3483" w:type="pct"/>
          </w:tcPr>
          <w:p w14:paraId="2C738F94" w14:textId="77777777" w:rsidR="00551B60" w:rsidRDefault="00551B60">
            <w:pPr>
              <w:rPr>
                <w:sz w:val="22"/>
              </w:rPr>
            </w:pPr>
          </w:p>
        </w:tc>
      </w:tr>
      <w:tr w:rsidR="00551B60" w14:paraId="54785F7C" w14:textId="77777777" w:rsidTr="00573531">
        <w:tc>
          <w:tcPr>
            <w:tcW w:w="1517" w:type="pct"/>
          </w:tcPr>
          <w:p w14:paraId="60B5D8F9" w14:textId="77777777" w:rsidR="00551B60" w:rsidRDefault="00551B60">
            <w:pPr>
              <w:rPr>
                <w:sz w:val="22"/>
              </w:rPr>
            </w:pPr>
            <w:r>
              <w:rPr>
                <w:sz w:val="22"/>
              </w:rPr>
              <w:t>Other Information</w:t>
            </w:r>
          </w:p>
          <w:p w14:paraId="3B51AF69" w14:textId="77777777" w:rsidR="00551B60" w:rsidRDefault="00551B60">
            <w:pPr>
              <w:rPr>
                <w:sz w:val="22"/>
              </w:rPr>
            </w:pPr>
          </w:p>
          <w:p w14:paraId="47C318A6" w14:textId="77777777" w:rsidR="00551B60" w:rsidRDefault="00551B60">
            <w:pPr>
              <w:rPr>
                <w:sz w:val="22"/>
              </w:rPr>
            </w:pPr>
          </w:p>
          <w:p w14:paraId="2295796A" w14:textId="77777777" w:rsidR="00551B60" w:rsidRDefault="00551B60">
            <w:pPr>
              <w:rPr>
                <w:sz w:val="22"/>
              </w:rPr>
            </w:pPr>
          </w:p>
          <w:p w14:paraId="10D16E05" w14:textId="31AA621A" w:rsidR="00551B60" w:rsidRDefault="00551B60">
            <w:pPr>
              <w:rPr>
                <w:sz w:val="22"/>
              </w:rPr>
            </w:pPr>
          </w:p>
        </w:tc>
        <w:tc>
          <w:tcPr>
            <w:tcW w:w="3483" w:type="pct"/>
          </w:tcPr>
          <w:p w14:paraId="4D767521" w14:textId="77777777" w:rsidR="00551B60" w:rsidRDefault="00551B60">
            <w:pPr>
              <w:rPr>
                <w:sz w:val="22"/>
              </w:rPr>
            </w:pPr>
          </w:p>
        </w:tc>
      </w:tr>
    </w:tbl>
    <w:p w14:paraId="18361B5F" w14:textId="77777777" w:rsidR="002A4FCD" w:rsidRDefault="002A4FCD">
      <w:pPr>
        <w:rPr>
          <w:sz w:val="22"/>
        </w:rPr>
      </w:pPr>
    </w:p>
    <w:p w14:paraId="10B6D55B" w14:textId="4228CB2F" w:rsidR="002A4FCD" w:rsidRDefault="00AE4F54">
      <w:pPr>
        <w:rPr>
          <w:sz w:val="22"/>
        </w:rPr>
      </w:pPr>
      <w:r w:rsidRPr="00AE4F54">
        <w:rPr>
          <w:rFonts w:ascii="Lucida Grande" w:hAnsi="Lucida Grande" w:cs="Lucida Grande"/>
          <w:sz w:val="28"/>
          <w:szCs w:val="28"/>
        </w:rPr>
        <w:t>☐</w:t>
      </w:r>
      <w:r>
        <w:rPr>
          <w:sz w:val="22"/>
        </w:rPr>
        <w:t xml:space="preserve">  </w:t>
      </w:r>
      <w:r w:rsidR="00551B60">
        <w:rPr>
          <w:sz w:val="22"/>
        </w:rPr>
        <w:t xml:space="preserve">I agree </w:t>
      </w:r>
      <w:bookmarkStart w:id="5" w:name="OLE_LINK1"/>
      <w:bookmarkStart w:id="6" w:name="OLE_LINK2"/>
      <w:r>
        <w:rPr>
          <w:sz w:val="22"/>
        </w:rPr>
        <w:t>that you may distribute my name and phone number(s) to Clubs participating in the MEMRLTA tennis competition and to have my availability posted online.</w:t>
      </w:r>
    </w:p>
    <w:bookmarkEnd w:id="5"/>
    <w:bookmarkEnd w:id="6"/>
    <w:p w14:paraId="62BB9AA2" w14:textId="77777777" w:rsidR="00D11C4D" w:rsidRDefault="00D11C4D">
      <w:pPr>
        <w:rPr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8"/>
        <w:gridCol w:w="4619"/>
      </w:tblGrid>
      <w:tr w:rsidR="00D11C4D" w14:paraId="531E5048" w14:textId="77777777" w:rsidTr="00D11C4D">
        <w:tc>
          <w:tcPr>
            <w:tcW w:w="4618" w:type="dxa"/>
          </w:tcPr>
          <w:p w14:paraId="0B86373E" w14:textId="77777777" w:rsidR="00B412E8" w:rsidRDefault="00B412E8">
            <w:pPr>
              <w:rPr>
                <w:sz w:val="22"/>
              </w:rPr>
            </w:pPr>
          </w:p>
          <w:p w14:paraId="4CFAC1DB" w14:textId="39A7B8BA" w:rsidR="00D11C4D" w:rsidRDefault="00D11C4D">
            <w:pPr>
              <w:rPr>
                <w:sz w:val="22"/>
              </w:rPr>
            </w:pPr>
            <w:r>
              <w:rPr>
                <w:sz w:val="22"/>
              </w:rPr>
              <w:t>Signed:</w:t>
            </w:r>
          </w:p>
          <w:p w14:paraId="54B2A8DC" w14:textId="77777777" w:rsidR="00D11C4D" w:rsidRDefault="00D11C4D">
            <w:pPr>
              <w:rPr>
                <w:sz w:val="22"/>
              </w:rPr>
            </w:pPr>
          </w:p>
          <w:p w14:paraId="66D7974D" w14:textId="77777777" w:rsidR="00D11C4D" w:rsidRDefault="00D11C4D">
            <w:pPr>
              <w:rPr>
                <w:sz w:val="22"/>
              </w:rPr>
            </w:pPr>
            <w:r>
              <w:rPr>
                <w:sz w:val="22"/>
              </w:rPr>
              <w:t>Date:</w:t>
            </w:r>
          </w:p>
          <w:p w14:paraId="77D45895" w14:textId="77777777" w:rsidR="00D11C4D" w:rsidRDefault="00D11C4D">
            <w:pPr>
              <w:rPr>
                <w:sz w:val="22"/>
              </w:rPr>
            </w:pPr>
          </w:p>
          <w:p w14:paraId="4CC91D30" w14:textId="0A3C46EC" w:rsidR="00D11C4D" w:rsidRDefault="00D11C4D" w:rsidP="00D11C4D">
            <w:pPr>
              <w:rPr>
                <w:sz w:val="22"/>
              </w:rPr>
            </w:pPr>
          </w:p>
        </w:tc>
        <w:tc>
          <w:tcPr>
            <w:tcW w:w="4619" w:type="dxa"/>
          </w:tcPr>
          <w:p w14:paraId="1C28B8AF" w14:textId="77777777" w:rsidR="00D11C4D" w:rsidRDefault="00D11C4D">
            <w:pPr>
              <w:rPr>
                <w:sz w:val="22"/>
              </w:rPr>
            </w:pPr>
            <w:r>
              <w:rPr>
                <w:sz w:val="22"/>
              </w:rPr>
              <w:t>Return this completed form to:</w:t>
            </w:r>
          </w:p>
          <w:p w14:paraId="28A810DC" w14:textId="742EF55A" w:rsidR="00D11C4D" w:rsidRDefault="00061A85" w:rsidP="00D11C4D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B412E8">
              <w:rPr>
                <w:sz w:val="22"/>
              </w:rPr>
              <w:t xml:space="preserve"> </w:t>
            </w:r>
            <w:r w:rsidR="00D11C4D">
              <w:rPr>
                <w:sz w:val="22"/>
              </w:rPr>
              <w:t xml:space="preserve">Christine </w:t>
            </w:r>
            <w:proofErr w:type="spellStart"/>
            <w:r w:rsidR="00D11C4D">
              <w:rPr>
                <w:sz w:val="22"/>
              </w:rPr>
              <w:t>Youings</w:t>
            </w:r>
            <w:proofErr w:type="spellEnd"/>
          </w:p>
          <w:p w14:paraId="5759F4BE" w14:textId="48877EA6" w:rsidR="00D11C4D" w:rsidRDefault="00061A85" w:rsidP="00D11C4D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B412E8">
              <w:rPr>
                <w:sz w:val="22"/>
              </w:rPr>
              <w:t xml:space="preserve"> </w:t>
            </w:r>
            <w:r w:rsidR="00D11C4D" w:rsidRPr="00A5007E">
              <w:rPr>
                <w:sz w:val="22"/>
              </w:rPr>
              <w:t>58 Edinburgh Road</w:t>
            </w:r>
          </w:p>
          <w:p w14:paraId="310F07B9" w14:textId="11127103" w:rsidR="00D11C4D" w:rsidRDefault="00061A85" w:rsidP="00D11C4D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B412E8">
              <w:rPr>
                <w:sz w:val="22"/>
              </w:rPr>
              <w:t xml:space="preserve"> </w:t>
            </w:r>
            <w:r>
              <w:rPr>
                <w:sz w:val="22"/>
              </w:rPr>
              <w:t>B</w:t>
            </w:r>
            <w:r w:rsidR="00D11C4D">
              <w:rPr>
                <w:sz w:val="22"/>
              </w:rPr>
              <w:t>lackburn South VIC 3130</w:t>
            </w:r>
          </w:p>
          <w:p w14:paraId="368E338A" w14:textId="77777777" w:rsidR="00D11C4D" w:rsidRDefault="00D11C4D">
            <w:pPr>
              <w:rPr>
                <w:sz w:val="22"/>
              </w:rPr>
            </w:pPr>
          </w:p>
          <w:p w14:paraId="5A719998" w14:textId="076F1C98" w:rsidR="00D11C4D" w:rsidRDefault="00D11C4D">
            <w:pPr>
              <w:rPr>
                <w:sz w:val="22"/>
              </w:rPr>
            </w:pPr>
            <w:r>
              <w:rPr>
                <w:sz w:val="22"/>
              </w:rPr>
              <w:t>or email to:  records@memrlta.org.au</w:t>
            </w:r>
          </w:p>
        </w:tc>
      </w:tr>
      <w:tr w:rsidR="00061A85" w14:paraId="682A2AE2" w14:textId="77777777" w:rsidTr="00D11C4D">
        <w:tc>
          <w:tcPr>
            <w:tcW w:w="4618" w:type="dxa"/>
          </w:tcPr>
          <w:p w14:paraId="500C6AC7" w14:textId="77777777" w:rsidR="00061A85" w:rsidRDefault="00061A85">
            <w:pPr>
              <w:rPr>
                <w:sz w:val="22"/>
              </w:rPr>
            </w:pPr>
          </w:p>
        </w:tc>
        <w:tc>
          <w:tcPr>
            <w:tcW w:w="4619" w:type="dxa"/>
          </w:tcPr>
          <w:p w14:paraId="076927D7" w14:textId="77777777" w:rsidR="00061A85" w:rsidRDefault="00061A85">
            <w:pPr>
              <w:rPr>
                <w:sz w:val="22"/>
              </w:rPr>
            </w:pPr>
          </w:p>
        </w:tc>
      </w:tr>
    </w:tbl>
    <w:p w14:paraId="754EE8BA" w14:textId="27274756" w:rsidR="0031646A" w:rsidRPr="00AB3F29" w:rsidRDefault="0031646A" w:rsidP="00D11C4D">
      <w:pPr>
        <w:rPr>
          <w:sz w:val="22"/>
        </w:rPr>
      </w:pPr>
    </w:p>
    <w:sectPr w:rsidR="0031646A" w:rsidRPr="00AB3F29" w:rsidSect="00D11C4D">
      <w:headerReference w:type="first" r:id="rId7"/>
      <w:footerReference w:type="first" r:id="rId8"/>
      <w:pgSz w:w="11901" w:h="16840"/>
      <w:pgMar w:top="1797" w:right="1440" w:bottom="851" w:left="1440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44515" w14:textId="77777777" w:rsidR="00E55F08" w:rsidRDefault="00E55F08">
      <w:r>
        <w:separator/>
      </w:r>
    </w:p>
  </w:endnote>
  <w:endnote w:type="continuationSeparator" w:id="0">
    <w:p w14:paraId="17099D7A" w14:textId="77777777" w:rsidR="00E55F08" w:rsidRDefault="00E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771E1" w14:textId="7E23956E" w:rsidR="0076637C" w:rsidRPr="0076637C" w:rsidRDefault="0076637C">
    <w:pPr>
      <w:pStyle w:val="Footer"/>
      <w:rPr>
        <w:sz w:val="18"/>
        <w:szCs w:val="18"/>
      </w:rPr>
    </w:pPr>
    <w:r w:rsidRPr="0076637C">
      <w:rPr>
        <w:sz w:val="18"/>
        <w:szCs w:val="18"/>
      </w:rPr>
      <w:t>19/7/15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3F744" w14:textId="77777777" w:rsidR="00E55F08" w:rsidRDefault="00E55F08">
      <w:r>
        <w:separator/>
      </w:r>
    </w:p>
  </w:footnote>
  <w:footnote w:type="continuationSeparator" w:id="0">
    <w:p w14:paraId="4B4510B8" w14:textId="77777777" w:rsidR="00E55F08" w:rsidRDefault="00E55F0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A0" w:firstRow="1" w:lastRow="0" w:firstColumn="1" w:lastColumn="0" w:noHBand="0" w:noVBand="0"/>
    </w:tblPr>
    <w:tblGrid>
      <w:gridCol w:w="2235"/>
      <w:gridCol w:w="2383"/>
      <w:gridCol w:w="4619"/>
    </w:tblGrid>
    <w:tr w:rsidR="00E55F08" w14:paraId="7DF6E790" w14:textId="77777777">
      <w:tc>
        <w:tcPr>
          <w:tcW w:w="2235" w:type="dxa"/>
        </w:tcPr>
        <w:p w14:paraId="601883CF" w14:textId="77777777" w:rsidR="00E55F08" w:rsidRDefault="00E55F08" w:rsidP="00551B60">
          <w:pPr>
            <w:pStyle w:val="Header"/>
          </w:pPr>
          <w:r>
            <w:rPr>
              <w:rFonts w:ascii="Geneva" w:hAnsi="Geneva"/>
              <w:noProof/>
              <w:color w:val="006600"/>
              <w:sz w:val="48"/>
              <w:lang w:val="en-US"/>
            </w:rPr>
            <w:drawing>
              <wp:inline distT="0" distB="0" distL="0" distR="0" wp14:anchorId="687E7F66" wp14:editId="57EA6955">
                <wp:extent cx="1033145" cy="1066800"/>
                <wp:effectExtent l="0" t="0" r="8255" b="0"/>
                <wp:docPr id="1" name="Picture 1" descr="MEMRLTA_logo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EMRLTA_logo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314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02" w:type="dxa"/>
          <w:gridSpan w:val="2"/>
        </w:tcPr>
        <w:p w14:paraId="27857537" w14:textId="77777777" w:rsidR="00E55F08" w:rsidRPr="00A21B78" w:rsidRDefault="00E55F08" w:rsidP="00D11C4D">
          <w:pPr>
            <w:spacing w:before="280"/>
            <w:jc w:val="center"/>
            <w:rPr>
              <w:rFonts w:ascii="Geneva" w:hAnsi="Geneva"/>
              <w:b/>
              <w:color w:val="006600"/>
              <w:sz w:val="56"/>
            </w:rPr>
          </w:pPr>
          <w:r w:rsidRPr="00A21B78">
            <w:rPr>
              <w:rFonts w:ascii="Geneva" w:hAnsi="Geneva"/>
              <w:color w:val="006600"/>
              <w:sz w:val="56"/>
            </w:rPr>
            <w:t>M.E.M.R.L.T.A. INC.</w:t>
          </w:r>
        </w:p>
        <w:p w14:paraId="45EE90BA" w14:textId="77777777" w:rsidR="00E55F08" w:rsidRPr="00A21B78" w:rsidRDefault="00E55F08" w:rsidP="00D11C4D">
          <w:pPr>
            <w:pStyle w:val="Header"/>
            <w:jc w:val="center"/>
            <w:rPr>
              <w:rFonts w:ascii="Geneva" w:hAnsi="Geneva"/>
              <w:color w:val="006600"/>
              <w:sz w:val="16"/>
            </w:rPr>
          </w:pPr>
          <w:r w:rsidRPr="00A21B78">
            <w:rPr>
              <w:rFonts w:ascii="Geneva" w:hAnsi="Geneva"/>
              <w:color w:val="006600"/>
              <w:sz w:val="16"/>
            </w:rPr>
            <w:t>Midweek Eastern Metropolitan Region Ladies’ Tennis Association Incorporated</w:t>
          </w:r>
        </w:p>
        <w:p w14:paraId="6C330FED" w14:textId="634FEDA5" w:rsidR="00E55F08" w:rsidRPr="00D11C4D" w:rsidRDefault="00E55F08" w:rsidP="00D11C4D">
          <w:pPr>
            <w:pStyle w:val="Footer"/>
            <w:jc w:val="center"/>
            <w:rPr>
              <w:rFonts w:ascii="Geneva" w:hAnsi="Geneva"/>
              <w:color w:val="006600"/>
              <w:sz w:val="16"/>
            </w:rPr>
          </w:pPr>
          <w:r w:rsidRPr="00A21B78">
            <w:rPr>
              <w:rFonts w:ascii="Geneva" w:hAnsi="Geneva"/>
              <w:color w:val="006600"/>
              <w:sz w:val="16"/>
            </w:rPr>
            <w:t>www.memrlta.org.au</w:t>
          </w:r>
        </w:p>
      </w:tc>
    </w:tr>
    <w:tr w:rsidR="00E55F08" w14:paraId="675AB748" w14:textId="77777777">
      <w:tc>
        <w:tcPr>
          <w:tcW w:w="4618" w:type="dxa"/>
          <w:gridSpan w:val="2"/>
        </w:tcPr>
        <w:p w14:paraId="041E71E2" w14:textId="77777777" w:rsidR="00E55F08" w:rsidRPr="0076564E" w:rsidRDefault="00E55F08">
          <w:pPr>
            <w:pStyle w:val="Header"/>
            <w:rPr>
              <w:sz w:val="22"/>
            </w:rPr>
          </w:pPr>
          <w:r w:rsidRPr="00A21B78">
            <w:rPr>
              <w:rFonts w:ascii="Geneva" w:hAnsi="Geneva"/>
              <w:color w:val="006600"/>
              <w:sz w:val="16"/>
            </w:rPr>
            <w:t xml:space="preserve"> </w:t>
          </w:r>
        </w:p>
      </w:tc>
      <w:tc>
        <w:tcPr>
          <w:tcW w:w="4619" w:type="dxa"/>
        </w:tcPr>
        <w:p w14:paraId="1F03943D" w14:textId="77777777" w:rsidR="00E55F08" w:rsidRPr="0076564E" w:rsidRDefault="00E55F08" w:rsidP="000A2F49">
          <w:pPr>
            <w:pStyle w:val="Header"/>
            <w:rPr>
              <w:sz w:val="22"/>
            </w:rPr>
          </w:pPr>
        </w:p>
      </w:tc>
    </w:tr>
  </w:tbl>
  <w:p w14:paraId="1E363E2B" w14:textId="77777777" w:rsidR="00E55F08" w:rsidRDefault="00E55F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attachedTemplate r:id="rId1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92"/>
    <w:rsid w:val="00061A85"/>
    <w:rsid w:val="000A2F49"/>
    <w:rsid w:val="002A4FCD"/>
    <w:rsid w:val="0031646A"/>
    <w:rsid w:val="004F047F"/>
    <w:rsid w:val="00551B60"/>
    <w:rsid w:val="00567F60"/>
    <w:rsid w:val="00573531"/>
    <w:rsid w:val="0076637C"/>
    <w:rsid w:val="00A5007E"/>
    <w:rsid w:val="00AE4F54"/>
    <w:rsid w:val="00B412E8"/>
    <w:rsid w:val="00D11C4D"/>
    <w:rsid w:val="00D32E92"/>
    <w:rsid w:val="00E55F08"/>
    <w:rsid w:val="00E84DA6"/>
    <w:rsid w:val="00F3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15424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64E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81556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7656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6564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65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7F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64E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81556"/>
    <w:rPr>
      <w:rFonts w:ascii="Lucida Grande" w:hAnsi="Lucida Grande"/>
      <w:sz w:val="18"/>
      <w:szCs w:val="18"/>
    </w:rPr>
  </w:style>
  <w:style w:type="paragraph" w:styleId="Header">
    <w:name w:val="header"/>
    <w:basedOn w:val="Normal"/>
    <w:rsid w:val="007656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6564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65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7F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ope:Documents:Microsoft%20User%20Data:User%20Templates:My%20Templates:MEMRLTA-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MEMRLTA-letterhead.dotx</Template>
  <TotalTime>3</TotalTime>
  <Pages>1</Pages>
  <Words>152</Words>
  <Characters>869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Links>
    <vt:vector size="6" baseType="variant">
      <vt:variant>
        <vt:i4>3473468</vt:i4>
      </vt:variant>
      <vt:variant>
        <vt:i4>1537</vt:i4>
      </vt:variant>
      <vt:variant>
        <vt:i4>1025</vt:i4>
      </vt:variant>
      <vt:variant>
        <vt:i4>1</vt:i4>
      </vt:variant>
      <vt:variant>
        <vt:lpwstr>MEMRLTA_logo3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 Stewart</dc:creator>
  <cp:keywords/>
  <cp:lastModifiedBy>Hope Stewart</cp:lastModifiedBy>
  <cp:revision>3</cp:revision>
  <cp:lastPrinted>2015-07-20T01:09:00Z</cp:lastPrinted>
  <dcterms:created xsi:type="dcterms:W3CDTF">2015-07-20T01:09:00Z</dcterms:created>
  <dcterms:modified xsi:type="dcterms:W3CDTF">2015-07-20T01:13:00Z</dcterms:modified>
</cp:coreProperties>
</file>